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DA359" w14:textId="77777777" w:rsidR="002A6EDB" w:rsidRDefault="002A6EDB" w:rsidP="002A6EDB">
      <w:pPr>
        <w:pStyle w:val="NoSpacing"/>
      </w:pPr>
      <w:r>
        <w:rPr>
          <w:u w:val="single"/>
        </w:rPr>
        <w:t>Laurence BATTE</w:t>
      </w:r>
      <w:r>
        <w:t xml:space="preserve">     </w:t>
      </w:r>
      <w:proofErr w:type="gramStart"/>
      <w:r>
        <w:t xml:space="preserve">   (</w:t>
      </w:r>
      <w:proofErr w:type="gramEnd"/>
      <w:r>
        <w:t>fl.1458)</w:t>
      </w:r>
    </w:p>
    <w:p w14:paraId="0FB05245" w14:textId="77777777" w:rsidR="002A6EDB" w:rsidRDefault="002A6EDB" w:rsidP="002A6EDB">
      <w:pPr>
        <w:pStyle w:val="NoSpacing"/>
      </w:pPr>
      <w:r>
        <w:t xml:space="preserve">of </w:t>
      </w:r>
      <w:proofErr w:type="spellStart"/>
      <w:r>
        <w:t>Chapelthorp</w:t>
      </w:r>
      <w:proofErr w:type="spellEnd"/>
      <w:r>
        <w:t>. Husbandman.</w:t>
      </w:r>
    </w:p>
    <w:p w14:paraId="7A50D8BC" w14:textId="77777777" w:rsidR="002A6EDB" w:rsidRDefault="002A6EDB" w:rsidP="002A6EDB">
      <w:pPr>
        <w:pStyle w:val="NoSpacing"/>
      </w:pPr>
    </w:p>
    <w:p w14:paraId="0A97A2EE" w14:textId="77777777" w:rsidR="002A6EDB" w:rsidRDefault="002A6EDB" w:rsidP="002A6EDB">
      <w:pPr>
        <w:pStyle w:val="NoSpacing"/>
      </w:pPr>
    </w:p>
    <w:p w14:paraId="76523709" w14:textId="77777777" w:rsidR="002A6EDB" w:rsidRDefault="002A6EDB" w:rsidP="002A6EDB">
      <w:pPr>
        <w:pStyle w:val="NoSpacing"/>
      </w:pPr>
      <w:r>
        <w:tab/>
        <w:t>1458</w:t>
      </w:r>
      <w:r>
        <w:tab/>
        <w:t xml:space="preserve">George Neville, Master of </w:t>
      </w:r>
      <w:proofErr w:type="spellStart"/>
      <w:proofErr w:type="gramStart"/>
      <w:r>
        <w:t>St.Leonard’s</w:t>
      </w:r>
      <w:proofErr w:type="spellEnd"/>
      <w:proofErr w:type="gramEnd"/>
      <w:r>
        <w:t xml:space="preserve"> Hospital, York, brought a plaint</w:t>
      </w:r>
    </w:p>
    <w:p w14:paraId="4B164569" w14:textId="77777777" w:rsidR="002A6EDB" w:rsidRDefault="002A6EDB" w:rsidP="002A6EDB">
      <w:pPr>
        <w:pStyle w:val="NoSpacing"/>
      </w:pPr>
      <w:r>
        <w:tab/>
      </w:r>
      <w:r>
        <w:tab/>
        <w:t>of debt against him and four others.</w:t>
      </w:r>
    </w:p>
    <w:p w14:paraId="3071B1C6" w14:textId="77777777" w:rsidR="002A6EDB" w:rsidRDefault="002A6EDB" w:rsidP="002A6EDB">
      <w:pPr>
        <w:pStyle w:val="NoSpacing"/>
      </w:pPr>
      <w:r>
        <w:tab/>
      </w:r>
      <w:r>
        <w:tab/>
        <w:t xml:space="preserve">( </w:t>
      </w:r>
      <w:hyperlink r:id="rId6" w:history="1">
        <w:r w:rsidRPr="00BB2789">
          <w:rPr>
            <w:rStyle w:val="Hyperlink"/>
          </w:rPr>
          <w:t>https://waalt.uh.edu/index.php/CP40/788</w:t>
        </w:r>
      </w:hyperlink>
      <w:r>
        <w:t xml:space="preserve"> )</w:t>
      </w:r>
    </w:p>
    <w:p w14:paraId="14BDD099" w14:textId="77777777" w:rsidR="002A6EDB" w:rsidRDefault="002A6EDB" w:rsidP="002A6EDB">
      <w:pPr>
        <w:pStyle w:val="NoSpacing"/>
      </w:pPr>
    </w:p>
    <w:p w14:paraId="50F844FD" w14:textId="77777777" w:rsidR="002A6EDB" w:rsidRDefault="002A6EDB" w:rsidP="002A6EDB">
      <w:pPr>
        <w:pStyle w:val="NoSpacing"/>
      </w:pPr>
    </w:p>
    <w:p w14:paraId="5F7B7BB8" w14:textId="77777777" w:rsidR="002A6EDB" w:rsidRDefault="002A6EDB" w:rsidP="002A6EDB">
      <w:pPr>
        <w:pStyle w:val="NoSpacing"/>
      </w:pPr>
      <w:r>
        <w:t>19 October 2024</w:t>
      </w:r>
    </w:p>
    <w:p w14:paraId="04FB09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C3807" w14:textId="77777777" w:rsidR="002A6EDB" w:rsidRDefault="002A6EDB" w:rsidP="009139A6">
      <w:r>
        <w:separator/>
      </w:r>
    </w:p>
  </w:endnote>
  <w:endnote w:type="continuationSeparator" w:id="0">
    <w:p w14:paraId="4D541BDB" w14:textId="77777777" w:rsidR="002A6EDB" w:rsidRDefault="002A6E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202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DA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4D5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5B334" w14:textId="77777777" w:rsidR="002A6EDB" w:rsidRDefault="002A6EDB" w:rsidP="009139A6">
      <w:r>
        <w:separator/>
      </w:r>
    </w:p>
  </w:footnote>
  <w:footnote w:type="continuationSeparator" w:id="0">
    <w:p w14:paraId="12711BF8" w14:textId="77777777" w:rsidR="002A6EDB" w:rsidRDefault="002A6E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97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CEF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8B0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DB"/>
    <w:rsid w:val="000666E0"/>
    <w:rsid w:val="002510B7"/>
    <w:rsid w:val="00270799"/>
    <w:rsid w:val="002A6EDB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A2CEE"/>
  <w15:chartTrackingRefBased/>
  <w15:docId w15:val="{F96A0594-852F-408B-8F0E-3CE08EA3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6E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2024-10-22T16:22:00Z</dcterms:created>
  <dcterms:modified xsi:type="dcterms:W3CDTF">2024-10-22T16:24:00Z</dcterms:modified>
</cp:coreProperties>
</file>